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9AB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B1A9C03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6404F57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1055C18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10B4FE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2A78F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67D637AA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9F87F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37E81C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21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10</w:t>
      </w:r>
      <w:r>
        <w:rPr>
          <w:color w:val="000000"/>
          <w:spacing w:val="0"/>
          <w:w w:val="100"/>
          <w:position w:val="0"/>
          <w:lang w:val="ru-RU" w:eastAsia="ru-RU" w:bidi="ru-RU"/>
        </w:rPr>
        <w:t>.2024 №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67</w:t>
      </w:r>
    </w:p>
    <w:p w14:paraId="4D35EB3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и. Речица</w:t>
      </w:r>
    </w:p>
    <w:p w14:paraId="5EC92C9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присвоении адреса земельному участку</w:t>
      </w:r>
    </w:p>
    <w:p w14:paraId="153672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0BA3DA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 с кадастровым номером</w:t>
      </w:r>
    </w:p>
    <w:p w14:paraId="39CDE75E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2827"/>
        </w:tabs>
        <w:bidi w:val="0"/>
        <w:spacing w:before="0" w:after="0"/>
        <w:ind w:left="0" w:right="0" w:firstLine="0"/>
        <w:jc w:val="left"/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32:20:0370701: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84</w:t>
      </w:r>
      <w:r>
        <w:rPr>
          <w:color w:val="000000"/>
          <w:spacing w:val="0"/>
          <w:w w:val="100"/>
          <w:position w:val="0"/>
          <w:lang w:val="ru-RU" w:eastAsia="ru-RU" w:bidi="ru-RU"/>
        </w:rPr>
        <w:t>:Российская Федерация, Брянская область,</w:t>
      </w:r>
    </w:p>
    <w:p w14:paraId="6BC5EF8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140" w:right="0" w:rightChars="0" w:hanging="140" w:hangingChars="5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муниципальный район Почепский, сельское поселение Речицкое,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                   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д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 xml:space="preserve"> Верхняя Злобинка,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.Клубная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,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земельный участок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13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EBA2EA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14A1174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436964D3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534EC73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    </w:t>
      </w:r>
    </w:p>
    <w:p w14:paraId="4FB7BAD8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pBdr>
          <w:top w:val="none" w:sz="0" w:space="0"/>
          <w:left w:val="none" w:sz="0" w:space="0"/>
          <w:bottom w:val="none" w:sz="0" w:space="0"/>
          <w:right w:val="none" w:sz="0" w:space="0"/>
        </w:pBd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Врио главы Речицкой</w:t>
      </w:r>
    </w:p>
    <w:p w14:paraId="5C563724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 xml:space="preserve">сельской администрации                                                  </w:t>
      </w:r>
      <w:bookmarkStart w:id="0" w:name="_GoBack"/>
      <w:bookmarkEnd w:id="0"/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 xml:space="preserve">  Е.В.Фроликова</w:t>
      </w:r>
    </w:p>
    <w:p w14:paraId="5F237B9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4E4FAD8C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93847F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48345BE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left="760" w:leftChars="0"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DDDBB1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1410395D"/>
    <w:rsid w:val="199F03D1"/>
    <w:rsid w:val="384116EC"/>
    <w:rsid w:val="39DC46B8"/>
    <w:rsid w:val="58D03130"/>
    <w:rsid w:val="684A761F"/>
    <w:rsid w:val="6D3956B4"/>
    <w:rsid w:val="767866AF"/>
    <w:rsid w:val="76981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191</Words>
  <Characters>1497</Characters>
  <TotalTime>28</TotalTime>
  <ScaleCrop>false</ScaleCrop>
  <LinksUpToDate>false</LinksUpToDate>
  <CharactersWithSpaces>1672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cp:lastPrinted>2024-11-08T06:32:23Z</cp:lastPrinted>
  <dcterms:modified xsi:type="dcterms:W3CDTF">2024-11-08T06:32:27Z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1049-12.2.0.18607</vt:lpwstr>
  </property>
</Properties>
</file>